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A121D3" w14:textId="77777777" w:rsidR="004F369F" w:rsidRPr="000E63F9" w:rsidRDefault="004F369F" w:rsidP="000E63F9">
      <w:pPr>
        <w:rPr>
          <w:rFonts w:asciiTheme="majorHAnsi" w:hAnsiTheme="majorHAnsi"/>
        </w:rPr>
      </w:pPr>
    </w:p>
    <w:sectPr w:rsidR="004F369F" w:rsidRPr="000E63F9" w:rsidSect="000E63F9">
      <w:headerReference w:type="default" r:id="rId6"/>
      <w:pgSz w:w="12240" w:h="15840"/>
      <w:pgMar w:top="1080" w:right="1080" w:bottom="25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B1DC99" w14:textId="77777777" w:rsidR="00827B9A" w:rsidRDefault="00827B9A" w:rsidP="000E63F9">
      <w:r>
        <w:separator/>
      </w:r>
    </w:p>
  </w:endnote>
  <w:endnote w:type="continuationSeparator" w:id="0">
    <w:p w14:paraId="1658D528" w14:textId="77777777" w:rsidR="00827B9A" w:rsidRDefault="00827B9A" w:rsidP="000E6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6828F3" w14:textId="77777777" w:rsidR="00827B9A" w:rsidRDefault="00827B9A" w:rsidP="000E63F9">
      <w:r>
        <w:separator/>
      </w:r>
    </w:p>
  </w:footnote>
  <w:footnote w:type="continuationSeparator" w:id="0">
    <w:p w14:paraId="638D00FF" w14:textId="77777777" w:rsidR="00827B9A" w:rsidRDefault="00827B9A" w:rsidP="000E6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28A1C" w14:textId="77777777" w:rsidR="000E63F9" w:rsidRDefault="00135AE0">
    <w:pPr>
      <w:pStyle w:val="Header"/>
    </w:pPr>
    <w:r>
      <w:rPr>
        <w:noProof/>
      </w:rPr>
      <w:pict w14:anchorId="5AB124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612pt;height:11in;z-index:-251658752;mso-wrap-edited:f;mso-position-horizontal:center;mso-position-horizontal-relative:page;mso-position-vertical:center;mso-position-vertical-relative:page" wrapcoords="900 18900 900 20843 20673 20843 20673 18900 900 18900">
          <v:imagedata r:id="rId1" o:title="0716-009 CCBC Flier Word Template_NEAL_final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B04"/>
    <w:rsid w:val="00093B04"/>
    <w:rsid w:val="000E63F9"/>
    <w:rsid w:val="00135AE0"/>
    <w:rsid w:val="0026240D"/>
    <w:rsid w:val="004F369F"/>
    <w:rsid w:val="00827B9A"/>
    <w:rsid w:val="0095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570E408"/>
  <w14:defaultImageDpi w14:val="300"/>
  <w15:docId w15:val="{B22AE1D4-C7EB-4E7A-99CC-0671600BF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0E63F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0E63F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63F9"/>
  </w:style>
  <w:style w:type="paragraph" w:styleId="Footer">
    <w:name w:val="footer"/>
    <w:basedOn w:val="Normal"/>
    <w:link w:val="FooterChar"/>
    <w:uiPriority w:val="99"/>
    <w:unhideWhenUsed/>
    <w:rsid w:val="000E63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6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ratnicki\Downloads\CCBC.WordTemplate_full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CCBC.WordTemplate_full (2)</Template>
  <TotalTime>0</TotalTime>
  <Pages>1</Pages>
  <Words>0</Words>
  <Characters>0</Characters>
  <Application>Microsoft Office Word</Application>
  <DocSecurity>4</DocSecurity>
  <Lines>0</Lines>
  <Paragraphs>0</Paragraphs>
  <ScaleCrop>false</ScaleCrop>
  <Company>CCBC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Pratnicki, Vanessa C.</dc:creator>
  <cp:keywords/>
  <dc:description/>
  <cp:lastModifiedBy>Hushour, Morgan V.</cp:lastModifiedBy>
  <cp:revision>2</cp:revision>
  <dcterms:created xsi:type="dcterms:W3CDTF">2024-05-29T15:54:00Z</dcterms:created>
  <dcterms:modified xsi:type="dcterms:W3CDTF">2024-05-29T15:54:00Z</dcterms:modified>
</cp:coreProperties>
</file>